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19A" w:rsidRPr="005C719A" w:rsidRDefault="004D4176" w:rsidP="005C719A">
      <w:pPr>
        <w:spacing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bookmarkStart w:id="0" w:name="_GoBack"/>
      <w:bookmarkEnd w:id="0"/>
      <w:permStart w:id="726288803" w:edGrp="everyone"/>
      <w:permEnd w:id="726288803"/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Z</w:t>
      </w:r>
      <w:r w:rsidR="005C719A" w:rsidRPr="005C719A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 xml:space="preserve">ałącznik </w:t>
      </w:r>
      <w:r w:rsidR="00BD09F3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Nr 1 – Formularz oferty</w:t>
      </w:r>
    </w:p>
    <w:p w:rsidR="005C719A" w:rsidRPr="005C719A" w:rsidRDefault="005C719A" w:rsidP="005C719A">
      <w:pPr>
        <w:spacing w:before="240"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b/>
          <w:color w:val="000000" w:themeColor="text1"/>
          <w:sz w:val="24"/>
          <w:szCs w:val="24"/>
          <w:lang w:eastAsia="pl-PL" w:bidi="pl-PL"/>
        </w:rPr>
        <w:t xml:space="preserve">Zamawiający: </w:t>
      </w: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Zakład Gospodarki Mieszkaniowej</w:t>
      </w:r>
    </w:p>
    <w:p w:rsidR="005C719A" w:rsidRPr="005C719A" w:rsidRDefault="005C719A" w:rsidP="005C719A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ul. Kościuszki 17, 44-200 Rybnik</w:t>
      </w:r>
    </w:p>
    <w:p w:rsidR="003206B6" w:rsidRPr="00764A2E" w:rsidRDefault="0048392E" w:rsidP="003206B6">
      <w:pPr>
        <w:spacing w:before="240" w:after="0" w:line="360" w:lineRule="auto"/>
        <w:jc w:val="both"/>
        <w:rPr>
          <w:rFonts w:ascii="Arial" w:eastAsia="Arial" w:hAnsi="Arial" w:cs="Arial"/>
          <w:bCs/>
          <w:iCs/>
          <w:color w:val="000000" w:themeColor="text1"/>
          <w:sz w:val="24"/>
          <w:szCs w:val="24"/>
        </w:rPr>
      </w:pPr>
      <w:r w:rsidRPr="00764A2E">
        <w:rPr>
          <w:rFonts w:ascii="Arial" w:eastAsia="Arial" w:hAnsi="Arial" w:cs="Arial"/>
          <w:bCs/>
          <w:iCs/>
          <w:color w:val="000000" w:themeColor="text1"/>
          <w:sz w:val="24"/>
          <w:szCs w:val="24"/>
        </w:rPr>
        <w:t>„</w:t>
      </w:r>
      <w:r w:rsidR="00764A2E" w:rsidRPr="00764A2E">
        <w:rPr>
          <w:rFonts w:ascii="Arial" w:eastAsia="Times New Roman" w:hAnsi="Arial" w:cs="Arial"/>
          <w:sz w:val="24"/>
          <w:szCs w:val="24"/>
          <w:lang w:eastAsia="pl-PL"/>
        </w:rPr>
        <w:t>Budowa nowego obiektu dla seniorów i lokalnej spo</w:t>
      </w:r>
      <w:r w:rsidR="008A605A">
        <w:rPr>
          <w:rFonts w:ascii="Arial" w:eastAsia="Times New Roman" w:hAnsi="Arial" w:cs="Arial"/>
          <w:sz w:val="24"/>
          <w:szCs w:val="24"/>
          <w:lang w:eastAsia="pl-PL"/>
        </w:rPr>
        <w:t>łeczności w Popielowie przy ul. </w:t>
      </w:r>
      <w:r w:rsidR="00764A2E" w:rsidRPr="00764A2E">
        <w:rPr>
          <w:rFonts w:ascii="Arial" w:eastAsia="Times New Roman" w:hAnsi="Arial" w:cs="Arial"/>
          <w:sz w:val="24"/>
          <w:szCs w:val="24"/>
          <w:lang w:eastAsia="pl-PL"/>
        </w:rPr>
        <w:t>Konarskiego 49 - opracowanie dokumentacji projektowo-kosztorysowej</w:t>
      </w:r>
      <w:r w:rsidRPr="00764A2E">
        <w:rPr>
          <w:rFonts w:ascii="Arial" w:eastAsia="Arial" w:hAnsi="Arial" w:cs="Arial"/>
          <w:bCs/>
          <w:iCs/>
          <w:color w:val="000000" w:themeColor="text1"/>
          <w:sz w:val="24"/>
          <w:szCs w:val="24"/>
        </w:rPr>
        <w:t>”</w:t>
      </w:r>
    </w:p>
    <w:p w:rsidR="005C719A" w:rsidRPr="005C719A" w:rsidRDefault="005C719A" w:rsidP="005C719A">
      <w:pPr>
        <w:spacing w:before="240" w:after="0" w:line="360" w:lineRule="auto"/>
        <w:jc w:val="both"/>
        <w:rPr>
          <w:rFonts w:ascii="Arial" w:eastAsia="Arial" w:hAnsi="Arial" w:cs="Arial"/>
          <w:b/>
          <w:bCs/>
          <w:iCs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b/>
          <w:color w:val="000000" w:themeColor="text1"/>
          <w:sz w:val="24"/>
          <w:szCs w:val="24"/>
          <w:lang w:eastAsia="pl-PL" w:bidi="pl-PL"/>
        </w:rPr>
        <w:t>Wykonawca:</w:t>
      </w:r>
    </w:p>
    <w:p w:rsidR="005C719A" w:rsidRPr="005C719A" w:rsidRDefault="005C719A" w:rsidP="00C9063D">
      <w:pPr>
        <w:spacing w:before="240"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..........................................................................................................................</w:t>
      </w:r>
    </w:p>
    <w:p w:rsidR="005C719A" w:rsidRPr="005C719A" w:rsidRDefault="005C719A" w:rsidP="005C719A">
      <w:pPr>
        <w:spacing w:after="0" w:line="360" w:lineRule="auto"/>
        <w:rPr>
          <w:rFonts w:ascii="Arial" w:eastAsia="Calibri" w:hAnsi="Arial" w:cs="Arial"/>
          <w:iCs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iCs/>
          <w:color w:val="000000" w:themeColor="text1"/>
          <w:sz w:val="24"/>
          <w:szCs w:val="24"/>
        </w:rPr>
        <w:t xml:space="preserve">(imię, nazwisko, stanowisko/podstawa do reprezentacji) </w:t>
      </w:r>
    </w:p>
    <w:p w:rsidR="005C719A" w:rsidRPr="005C719A" w:rsidRDefault="005C719A" w:rsidP="009454EE">
      <w:pPr>
        <w:spacing w:before="240" w:after="0" w:line="360" w:lineRule="auto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iCs/>
          <w:color w:val="000000" w:themeColor="text1"/>
          <w:sz w:val="24"/>
          <w:szCs w:val="24"/>
          <w:lang w:eastAsia="pl-PL" w:bidi="pl-PL"/>
        </w:rPr>
        <w:t>działając w imieniu i na rzecz:………………………………………………………</w:t>
      </w:r>
    </w:p>
    <w:p w:rsidR="005C719A" w:rsidRPr="005C719A" w:rsidRDefault="005C719A" w:rsidP="005C719A">
      <w:pPr>
        <w:spacing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iCs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:rsidR="003A0635" w:rsidRPr="003A0635" w:rsidRDefault="003A0635" w:rsidP="003A0635">
      <w:pPr>
        <w:tabs>
          <w:tab w:val="left" w:leader="dot" w:pos="8155"/>
        </w:tabs>
        <w:spacing w:before="240"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Adres:</w:t>
      </w:r>
      <w:r w:rsidRPr="003A0635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 </w:t>
      </w: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ab/>
      </w:r>
    </w:p>
    <w:p w:rsidR="005C719A" w:rsidRPr="005C719A" w:rsidRDefault="005C719A" w:rsidP="005C719A">
      <w:pPr>
        <w:tabs>
          <w:tab w:val="left" w:leader="dot" w:pos="2486"/>
        </w:tabs>
        <w:spacing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Kraj:</w:t>
      </w: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ab/>
      </w:r>
    </w:p>
    <w:p w:rsidR="005C719A" w:rsidRPr="005C719A" w:rsidRDefault="005C719A" w:rsidP="005C719A">
      <w:pPr>
        <w:tabs>
          <w:tab w:val="left" w:leader="dot" w:pos="3060"/>
        </w:tabs>
        <w:spacing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REGON:</w:t>
      </w: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ab/>
      </w:r>
    </w:p>
    <w:p w:rsidR="005C719A" w:rsidRPr="005C719A" w:rsidRDefault="005C719A" w:rsidP="005C719A">
      <w:pPr>
        <w:tabs>
          <w:tab w:val="left" w:leader="dot" w:pos="2486"/>
        </w:tabs>
        <w:spacing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NIP:</w:t>
      </w: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ab/>
      </w:r>
    </w:p>
    <w:p w:rsidR="005C719A" w:rsidRPr="005C719A" w:rsidRDefault="005C719A" w:rsidP="005C719A">
      <w:pPr>
        <w:tabs>
          <w:tab w:val="left" w:leader="dot" w:pos="3060"/>
        </w:tabs>
        <w:spacing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tel.:</w:t>
      </w: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ab/>
      </w:r>
    </w:p>
    <w:p w:rsidR="005C719A" w:rsidRPr="005C719A" w:rsidRDefault="005C719A" w:rsidP="005C719A">
      <w:pPr>
        <w:tabs>
          <w:tab w:val="left" w:leader="dot" w:pos="3312"/>
        </w:tabs>
        <w:spacing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adres e-mail:</w:t>
      </w: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ab/>
      </w:r>
    </w:p>
    <w:p w:rsidR="005C719A" w:rsidRPr="005C719A" w:rsidRDefault="005C719A" w:rsidP="005C719A">
      <w:pPr>
        <w:spacing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Calibri" w:hAnsi="Arial" w:cs="Arial"/>
          <w:iCs/>
          <w:color w:val="000000" w:themeColor="text1"/>
          <w:sz w:val="24"/>
          <w:szCs w:val="24"/>
        </w:rPr>
        <w:t>(na które Zamawiający ma przesyłać korespondencję)</w:t>
      </w:r>
    </w:p>
    <w:p w:rsidR="005C719A" w:rsidRPr="005C719A" w:rsidRDefault="005C719A" w:rsidP="005C719A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Rodzaj przedsiębiorstwa, jakim jest Wykonawca: (zaznaczyć właściwe </w:t>
      </w:r>
      <w:r w:rsidRPr="005C719A">
        <w:rPr>
          <w:rFonts w:ascii="Arial" w:eastAsia="Arial" w:hAnsi="Arial" w:cs="Arial"/>
          <w:b/>
          <w:color w:val="000000" w:themeColor="text1"/>
          <w:sz w:val="24"/>
          <w:szCs w:val="24"/>
        </w:rPr>
        <w:t>X</w:t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) </w:t>
      </w:r>
    </w:p>
    <w:p w:rsidR="005C719A" w:rsidRPr="005C719A" w:rsidRDefault="005C719A" w:rsidP="005C719A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  <w:lang w:eastAsia="pl-PL"/>
        </w:rPr>
      </w:pP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Mikroprzedsiębiorstwo:</w:t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C719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instrText xml:space="preserve"> FORMCHECKBOX </w:instrText>
      </w:r>
      <w:r w:rsidR="004D4176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r>
      <w:r w:rsidR="004D4176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fldChar w:fldCharType="separate"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fldChar w:fldCharType="end"/>
      </w:r>
    </w:p>
    <w:p w:rsidR="005C719A" w:rsidRPr="005C719A" w:rsidRDefault="005C719A" w:rsidP="005C719A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Małe przedsiębiorstwo: </w:t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5C719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C719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instrText xml:space="preserve"> FORMCHECKBOX </w:instrText>
      </w:r>
      <w:r w:rsidR="004D4176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r>
      <w:r w:rsidR="004D4176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fldChar w:fldCharType="separate"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fldChar w:fldCharType="end"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</w:p>
    <w:p w:rsidR="005C719A" w:rsidRPr="005C719A" w:rsidRDefault="005C719A" w:rsidP="005C719A">
      <w:pPr>
        <w:tabs>
          <w:tab w:val="left" w:pos="360"/>
        </w:tabs>
        <w:spacing w:after="0" w:line="360" w:lineRule="auto"/>
        <w:ind w:right="28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Średnie przedsiębiorstwo: </w:t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C719A">
        <w:rPr>
          <w:rFonts w:ascii="Arial" w:eastAsia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4D4176">
        <w:rPr>
          <w:rFonts w:ascii="Arial" w:eastAsia="Arial" w:hAnsi="Arial" w:cs="Arial"/>
          <w:b/>
          <w:color w:val="000000" w:themeColor="text1"/>
          <w:sz w:val="24"/>
          <w:szCs w:val="24"/>
        </w:rPr>
      </w:r>
      <w:r w:rsidR="004D4176">
        <w:rPr>
          <w:rFonts w:ascii="Arial" w:eastAsia="Arial" w:hAnsi="Arial" w:cs="Arial"/>
          <w:b/>
          <w:color w:val="000000" w:themeColor="text1"/>
          <w:sz w:val="24"/>
          <w:szCs w:val="24"/>
        </w:rPr>
        <w:fldChar w:fldCharType="separate"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fldChar w:fldCharType="end"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</w:p>
    <w:p w:rsidR="005C719A" w:rsidRPr="005C719A" w:rsidRDefault="005C719A" w:rsidP="005C719A">
      <w:pPr>
        <w:tabs>
          <w:tab w:val="left" w:pos="360"/>
        </w:tabs>
        <w:spacing w:after="0" w:line="360" w:lineRule="auto"/>
        <w:ind w:right="28"/>
        <w:jc w:val="both"/>
        <w:rPr>
          <w:rFonts w:ascii="Arial" w:eastAsia="Arial" w:hAnsi="Arial" w:cs="Arial"/>
          <w:color w:val="000000" w:themeColor="text1"/>
          <w:sz w:val="24"/>
          <w:szCs w:val="24"/>
          <w:vertAlign w:val="superscript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Jednoosobowa działalność gospodarcza</w:t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C719A">
        <w:rPr>
          <w:rFonts w:ascii="Arial" w:eastAsia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4D4176">
        <w:rPr>
          <w:rFonts w:ascii="Arial" w:eastAsia="Arial" w:hAnsi="Arial" w:cs="Arial"/>
          <w:b/>
          <w:color w:val="000000" w:themeColor="text1"/>
          <w:sz w:val="24"/>
          <w:szCs w:val="24"/>
        </w:rPr>
      </w:r>
      <w:r w:rsidR="004D4176">
        <w:rPr>
          <w:rFonts w:ascii="Arial" w:eastAsia="Arial" w:hAnsi="Arial" w:cs="Arial"/>
          <w:b/>
          <w:color w:val="000000" w:themeColor="text1"/>
          <w:sz w:val="24"/>
          <w:szCs w:val="24"/>
        </w:rPr>
        <w:fldChar w:fldCharType="separate"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fldChar w:fldCharType="end"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</w:p>
    <w:p w:rsidR="005C719A" w:rsidRPr="005C719A" w:rsidRDefault="005C719A" w:rsidP="005C719A">
      <w:pPr>
        <w:tabs>
          <w:tab w:val="left" w:pos="360"/>
        </w:tabs>
        <w:spacing w:after="0" w:line="360" w:lineRule="auto"/>
        <w:ind w:right="28"/>
        <w:jc w:val="both"/>
        <w:rPr>
          <w:rFonts w:ascii="Arial" w:eastAsia="Arial" w:hAnsi="Arial" w:cs="Arial"/>
          <w:color w:val="000000" w:themeColor="text1"/>
          <w:sz w:val="24"/>
          <w:szCs w:val="24"/>
          <w:vertAlign w:val="superscript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Osoba fizyczna nieprowadząca działalności gospodarczej</w:t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C719A">
        <w:rPr>
          <w:rFonts w:ascii="Arial" w:eastAsia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4D4176">
        <w:rPr>
          <w:rFonts w:ascii="Arial" w:eastAsia="Arial" w:hAnsi="Arial" w:cs="Arial"/>
          <w:b/>
          <w:color w:val="000000" w:themeColor="text1"/>
          <w:sz w:val="24"/>
          <w:szCs w:val="24"/>
        </w:rPr>
      </w:r>
      <w:r w:rsidR="004D4176">
        <w:rPr>
          <w:rFonts w:ascii="Arial" w:eastAsia="Arial" w:hAnsi="Arial" w:cs="Arial"/>
          <w:b/>
          <w:color w:val="000000" w:themeColor="text1"/>
          <w:sz w:val="24"/>
          <w:szCs w:val="24"/>
        </w:rPr>
        <w:fldChar w:fldCharType="separate"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fldChar w:fldCharType="end"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</w:p>
    <w:p w:rsidR="005C719A" w:rsidRPr="005C719A" w:rsidRDefault="005C719A" w:rsidP="005C719A">
      <w:pPr>
        <w:tabs>
          <w:tab w:val="left" w:pos="360"/>
        </w:tabs>
        <w:spacing w:after="240" w:line="360" w:lineRule="auto"/>
        <w:ind w:right="28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Inny rodzaj ………………….</w:t>
      </w:r>
      <w:r w:rsidRPr="005C719A">
        <w:rPr>
          <w:rFonts w:ascii="Arial" w:eastAsia="Arial" w:hAnsi="Arial" w:cs="Times New Roman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Times New Roman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Times New Roman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Times New Roman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Times New Roman"/>
          <w:color w:val="000000" w:themeColor="text1"/>
          <w:sz w:val="24"/>
          <w:szCs w:val="24"/>
        </w:rPr>
        <w:tab/>
      </w:r>
      <w:r w:rsidRPr="005C719A">
        <w:rPr>
          <w:rFonts w:ascii="Arial" w:eastAsia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C719A">
        <w:rPr>
          <w:rFonts w:ascii="Arial" w:eastAsia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4D4176">
        <w:rPr>
          <w:rFonts w:ascii="Arial" w:eastAsia="Arial" w:hAnsi="Arial" w:cs="Arial"/>
          <w:b/>
          <w:color w:val="000000" w:themeColor="text1"/>
          <w:sz w:val="24"/>
          <w:szCs w:val="24"/>
        </w:rPr>
      </w:r>
      <w:r w:rsidR="004D4176">
        <w:rPr>
          <w:rFonts w:ascii="Arial" w:eastAsia="Arial" w:hAnsi="Arial" w:cs="Arial"/>
          <w:b/>
          <w:color w:val="000000" w:themeColor="text1"/>
          <w:sz w:val="24"/>
          <w:szCs w:val="24"/>
        </w:rPr>
        <w:fldChar w:fldCharType="separate"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fldChar w:fldCharType="end"/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</w:p>
    <w:p w:rsidR="005C719A" w:rsidRPr="005C719A" w:rsidRDefault="005C719A" w:rsidP="005C719A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W przypadku Wykonawców składających ofertę wspólną należy wypełnić dla każdego podmiotu osobno. </w:t>
      </w:r>
    </w:p>
    <w:p w:rsidR="005C719A" w:rsidRPr="005C719A" w:rsidRDefault="005C719A" w:rsidP="005C719A">
      <w:pPr>
        <w:spacing w:after="0" w:line="360" w:lineRule="auto"/>
        <w:ind w:right="28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  <w:u w:val="single"/>
        </w:rPr>
        <w:t>Mikroprzedsiębiorstwo:</w:t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:rsidR="005C719A" w:rsidRPr="005C719A" w:rsidRDefault="005C719A" w:rsidP="005C719A">
      <w:pPr>
        <w:spacing w:after="0" w:line="360" w:lineRule="auto"/>
        <w:ind w:right="28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  <w:u w:val="single"/>
        </w:rPr>
        <w:lastRenderedPageBreak/>
        <w:t>Małe przedsiębiorstwo:</w:t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 przedsiębiorstwo, które zatrudnia mniej niż 50 osób i którego roczny obrót lub roczna suma bilansowa nie przekracza 10 milionów euro.</w:t>
      </w:r>
    </w:p>
    <w:p w:rsidR="005C719A" w:rsidRPr="005C719A" w:rsidRDefault="005C719A" w:rsidP="005C719A">
      <w:pPr>
        <w:tabs>
          <w:tab w:val="left" w:pos="426"/>
          <w:tab w:val="left" w:pos="709"/>
        </w:tabs>
        <w:spacing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  <w:u w:val="single"/>
        </w:rPr>
        <w:t>Średnie przedsiębiorstwo:</w:t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euro lub roczna suma bilansowa nie przekracza 43 milionów euro.</w:t>
      </w:r>
    </w:p>
    <w:p w:rsidR="005C719A" w:rsidRPr="005C719A" w:rsidRDefault="005C719A" w:rsidP="005C719A">
      <w:pPr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ind w:left="357" w:hanging="357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Oferuję wykonanie przedmiotu zamówienia zgodnie z wymaganiami specyfikacji warunków zamówienia za cenę brutto ............................................ zł.,</w:t>
      </w:r>
    </w:p>
    <w:p w:rsidR="005C719A" w:rsidRPr="005C719A" w:rsidRDefault="005C719A" w:rsidP="005C719A">
      <w:pPr>
        <w:widowControl w:val="0"/>
        <w:spacing w:after="0" w:line="360" w:lineRule="auto"/>
        <w:ind w:right="51" w:firstLine="360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</w:pPr>
      <w:r w:rsidRPr="005C719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w tym uwzględniono podatek VAT.</w:t>
      </w:r>
    </w:p>
    <w:p w:rsidR="005C719A" w:rsidRPr="005C719A" w:rsidRDefault="005C719A" w:rsidP="005C719A">
      <w:pPr>
        <w:widowControl w:val="0"/>
        <w:tabs>
          <w:tab w:val="left" w:pos="7025"/>
          <w:tab w:val="left" w:leader="dot" w:pos="7992"/>
        </w:tabs>
        <w:spacing w:before="240" w:after="0" w:line="360" w:lineRule="auto"/>
        <w:ind w:left="357"/>
        <w:contextualSpacing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Powyższa cena obejmuje pełny zakres zamówienia określony w warunkach przedstawionych w Specyfikacji Warunków Zamówienia.</w:t>
      </w:r>
    </w:p>
    <w:p w:rsidR="005C719A" w:rsidRPr="005C719A" w:rsidRDefault="005C719A" w:rsidP="00D742F4">
      <w:pPr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120" w:after="0" w:line="360" w:lineRule="auto"/>
        <w:ind w:left="357" w:hanging="357"/>
        <w:jc w:val="both"/>
        <w:rPr>
          <w:rFonts w:ascii="Arial" w:eastAsia="Arial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Oświadczamy, że uważamy się za związanych niniejszą ofertą na okres wskazany w SWZ</w:t>
      </w: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.</w:t>
      </w:r>
    </w:p>
    <w:p w:rsidR="005C719A" w:rsidRPr="005C719A" w:rsidRDefault="005C719A" w:rsidP="00D742F4">
      <w:pPr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120" w:after="0" w:line="360" w:lineRule="auto"/>
        <w:ind w:left="357" w:hanging="357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Oświadczam, że: </w:t>
      </w:r>
    </w:p>
    <w:p w:rsidR="005C719A" w:rsidRPr="005C719A" w:rsidRDefault="005C719A" w:rsidP="005C719A">
      <w:pPr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zapoznałem się ze SWZ i akceptuję wszystkie warunki w niej zawarte,</w:t>
      </w:r>
    </w:p>
    <w:p w:rsidR="005C719A" w:rsidRPr="005C719A" w:rsidRDefault="005C719A" w:rsidP="005C719A">
      <w:pPr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uzyskałem wszelkie informacje niezbędne do prawidłowego przygotowania i złożenia niniejszej oferty,</w:t>
      </w:r>
    </w:p>
    <w:p w:rsidR="005E6CEC" w:rsidRDefault="005C719A" w:rsidP="005E6CEC">
      <w:pPr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</w:pPr>
      <w:r w:rsidRPr="008C489D">
        <w:rPr>
          <w:rFonts w:ascii="Arial" w:hAnsi="Arial" w:cs="Arial"/>
          <w:color w:val="000000" w:themeColor="text1"/>
          <w:sz w:val="24"/>
          <w:szCs w:val="24"/>
        </w:rPr>
        <w:t>oferuję wykonanie przedmi</w:t>
      </w:r>
      <w:r w:rsidR="002B26C9" w:rsidRPr="008C489D">
        <w:rPr>
          <w:rFonts w:ascii="Arial" w:hAnsi="Arial" w:cs="Arial"/>
          <w:color w:val="000000" w:themeColor="text1"/>
          <w:sz w:val="24"/>
          <w:szCs w:val="24"/>
        </w:rPr>
        <w:t xml:space="preserve">otu zamówienia w terminie: </w:t>
      </w:r>
      <w:r w:rsidR="00764A2E">
        <w:rPr>
          <w:rFonts w:ascii="Arial" w:hAnsi="Arial" w:cs="Arial"/>
          <w:b/>
          <w:color w:val="000000" w:themeColor="text1"/>
          <w:sz w:val="24"/>
          <w:szCs w:val="24"/>
        </w:rPr>
        <w:t>270</w:t>
      </w:r>
      <w:r w:rsidRPr="008C489D">
        <w:rPr>
          <w:rFonts w:ascii="Arial" w:hAnsi="Arial" w:cs="Arial"/>
          <w:b/>
          <w:color w:val="000000" w:themeColor="text1"/>
          <w:sz w:val="24"/>
          <w:szCs w:val="24"/>
        </w:rPr>
        <w:t xml:space="preserve"> dni </w:t>
      </w:r>
      <w:r w:rsidRPr="008C489D">
        <w:rPr>
          <w:rFonts w:ascii="Arial" w:eastAsia="Arial" w:hAnsi="Arial" w:cs="Arial"/>
          <w:b/>
          <w:color w:val="000000" w:themeColor="text1"/>
          <w:sz w:val="24"/>
          <w:szCs w:val="24"/>
        </w:rPr>
        <w:t>od dnia zawarcia umowy</w:t>
      </w:r>
      <w:r w:rsidR="00995290" w:rsidRPr="008C489D"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 xml:space="preserve"> w zakresie całości przedmiotu zamówienia,</w:t>
      </w:r>
      <w:r w:rsidR="00D843EE" w:rsidRPr="008C489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 </w:t>
      </w:r>
      <w:r w:rsidR="002B26C9" w:rsidRPr="008C489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w tym</w:t>
      </w:r>
      <w:r w:rsidR="00C961E9" w:rsidRPr="008C489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:</w:t>
      </w:r>
      <w:r w:rsidR="00224661"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 xml:space="preserve"> </w:t>
      </w:r>
    </w:p>
    <w:p w:rsidR="005E6CEC" w:rsidRPr="005E6CEC" w:rsidRDefault="005E6CEC" w:rsidP="005E6CEC">
      <w:pPr>
        <w:widowControl w:val="0"/>
        <w:numPr>
          <w:ilvl w:val="1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993" w:hanging="284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</w:pPr>
      <w:r w:rsidRPr="005E6CEC"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 xml:space="preserve">przedstawienie wstępnej koncepcji w terminie do </w:t>
      </w: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pl-PL" w:bidi="pl-PL"/>
        </w:rPr>
        <w:t>14</w:t>
      </w:r>
      <w:r w:rsidRPr="005E6CEC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pl-PL" w:bidi="pl-PL"/>
        </w:rPr>
        <w:t xml:space="preserve"> dni od dnia zawarcia umowy</w:t>
      </w: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pl-PL" w:bidi="pl-PL"/>
        </w:rPr>
        <w:t>,</w:t>
      </w:r>
    </w:p>
    <w:p w:rsidR="005E6CEC" w:rsidRPr="005E6CEC" w:rsidRDefault="00F44B14" w:rsidP="005E6CEC">
      <w:pPr>
        <w:widowControl w:val="0"/>
        <w:numPr>
          <w:ilvl w:val="1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993" w:hanging="284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</w:pPr>
      <w:r w:rsidRPr="00224661">
        <w:rPr>
          <w:rFonts w:ascii="Arial" w:eastAsia="Times New Roman" w:hAnsi="Arial" w:cs="Arial"/>
          <w:bCs/>
          <w:sz w:val="24"/>
          <w:szCs w:val="24"/>
          <w:lang w:eastAsia="pl-PL"/>
        </w:rPr>
        <w:t>przedstawienie sporządzonej</w:t>
      </w:r>
      <w:r w:rsidR="002B26C9" w:rsidRPr="0022466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koncepcji</w:t>
      </w:r>
      <w:r w:rsidR="002B26C9" w:rsidRPr="00224661">
        <w:rPr>
          <w:rFonts w:ascii="Arial" w:eastAsia="Lucida Sans Unicode" w:hAnsi="Arial" w:cs="Arial"/>
          <w:sz w:val="24"/>
          <w:szCs w:val="24"/>
          <w:lang w:eastAsia="ar-SA" w:bidi="pl-PL"/>
        </w:rPr>
        <w:t xml:space="preserve"> </w:t>
      </w:r>
      <w:r w:rsidR="00D64DD0" w:rsidRPr="00224661">
        <w:rPr>
          <w:rFonts w:ascii="Arial" w:eastAsia="Lucida Sans Unicode" w:hAnsi="Arial" w:cs="Arial"/>
          <w:color w:val="000000" w:themeColor="text1"/>
          <w:sz w:val="24"/>
          <w:szCs w:val="24"/>
          <w:lang w:eastAsia="ar-SA" w:bidi="pl-PL"/>
        </w:rPr>
        <w:t>w terminie</w:t>
      </w:r>
      <w:r w:rsidR="0080109C" w:rsidRPr="00224661">
        <w:rPr>
          <w:rFonts w:ascii="Arial" w:eastAsia="Lucida Sans Unicode" w:hAnsi="Arial" w:cs="Arial"/>
          <w:color w:val="000000" w:themeColor="text1"/>
          <w:sz w:val="24"/>
          <w:szCs w:val="24"/>
          <w:lang w:eastAsia="ar-SA" w:bidi="pl-PL"/>
        </w:rPr>
        <w:t xml:space="preserve"> </w:t>
      </w:r>
      <w:r w:rsidR="004729DE" w:rsidRPr="00224661">
        <w:rPr>
          <w:rFonts w:ascii="Arial" w:eastAsia="Lucida Sans Unicode" w:hAnsi="Arial" w:cs="Arial"/>
          <w:color w:val="000000" w:themeColor="text1"/>
          <w:sz w:val="24"/>
          <w:szCs w:val="24"/>
          <w:lang w:eastAsia="ar-SA" w:bidi="pl-PL"/>
        </w:rPr>
        <w:t>do</w:t>
      </w:r>
      <w:r w:rsidR="00D742F4" w:rsidRPr="00224661">
        <w:rPr>
          <w:rFonts w:ascii="Arial" w:eastAsia="Lucida Sans Unicode" w:hAnsi="Arial" w:cs="Arial"/>
          <w:color w:val="000000" w:themeColor="text1"/>
          <w:sz w:val="24"/>
          <w:szCs w:val="24"/>
          <w:lang w:eastAsia="ar-SA" w:bidi="pl-PL"/>
        </w:rPr>
        <w:t xml:space="preserve"> </w:t>
      </w:r>
      <w:r w:rsidR="0080109C" w:rsidRPr="00224661">
        <w:rPr>
          <w:rFonts w:ascii="Arial" w:eastAsia="Lucida Sans Unicode" w:hAnsi="Arial" w:cs="Arial"/>
          <w:b/>
          <w:color w:val="000000" w:themeColor="text1"/>
          <w:sz w:val="24"/>
          <w:szCs w:val="24"/>
          <w:lang w:eastAsia="ar-SA" w:bidi="pl-PL"/>
        </w:rPr>
        <w:t>…</w:t>
      </w:r>
      <w:r w:rsidR="002B26C9" w:rsidRPr="00224661">
        <w:rPr>
          <w:rFonts w:ascii="Arial" w:eastAsia="Lucida Sans Unicode" w:hAnsi="Arial" w:cs="Arial"/>
          <w:b/>
          <w:color w:val="000000" w:themeColor="text1"/>
          <w:sz w:val="24"/>
          <w:szCs w:val="24"/>
          <w:lang w:eastAsia="ar-SA" w:bidi="pl-PL"/>
        </w:rPr>
        <w:t>…….</w:t>
      </w:r>
      <w:r w:rsidR="00995290" w:rsidRPr="00224661">
        <w:rPr>
          <w:rFonts w:ascii="Arial" w:eastAsia="Lucida Sans Unicode" w:hAnsi="Arial" w:cs="Arial"/>
          <w:b/>
          <w:color w:val="000000" w:themeColor="text1"/>
          <w:sz w:val="24"/>
          <w:szCs w:val="24"/>
          <w:lang w:eastAsia="ar-SA" w:bidi="pl-PL"/>
        </w:rPr>
        <w:t xml:space="preserve"> dni </w:t>
      </w:r>
      <w:r w:rsidR="00A02C90" w:rsidRPr="00224661">
        <w:rPr>
          <w:rFonts w:ascii="Arial" w:hAnsi="Arial" w:cs="Arial"/>
          <w:color w:val="000000" w:themeColor="text1"/>
          <w:sz w:val="24"/>
          <w:szCs w:val="24"/>
        </w:rPr>
        <w:t xml:space="preserve">(wpisać liczbę dni) </w:t>
      </w:r>
      <w:r w:rsidR="00995290" w:rsidRPr="00224661">
        <w:rPr>
          <w:rFonts w:ascii="Arial" w:eastAsia="Lucida Sans Unicode" w:hAnsi="Arial" w:cs="Arial"/>
          <w:b/>
          <w:color w:val="000000" w:themeColor="text1"/>
          <w:sz w:val="24"/>
          <w:szCs w:val="24"/>
          <w:lang w:eastAsia="ar-SA" w:bidi="pl-PL"/>
        </w:rPr>
        <w:t>od dnia zawarcia umowy</w:t>
      </w:r>
      <w:r w:rsidR="000122F6" w:rsidRPr="00224661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,</w:t>
      </w:r>
    </w:p>
    <w:p w:rsidR="005E6CEC" w:rsidRPr="005E6CEC" w:rsidRDefault="005E6CEC" w:rsidP="005E6CEC">
      <w:pPr>
        <w:widowControl w:val="0"/>
        <w:numPr>
          <w:ilvl w:val="1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993" w:hanging="284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</w:pP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>p</w:t>
      </w:r>
      <w:r w:rsidRPr="005E6CEC"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>rzedstawieni</w:t>
      </w: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>e</w:t>
      </w:r>
      <w:r w:rsidRPr="005E6CEC"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 xml:space="preserve"> do weryfikacji i akceptacji wniosku o wydanie pozwolenia na budowę / zgłoszenia zamiaru wykonania robót budow</w:t>
      </w: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>lanych wraz z </w:t>
      </w:r>
      <w:r w:rsidRPr="005E6CEC"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 xml:space="preserve">kompletnym projektem zagospodarowania terenu, projektem architektoniczno-budowlanym i załącznikami formalno-prawnymi w terminie nie krótszym niż </w:t>
      </w:r>
      <w:r w:rsidR="00903D38" w:rsidRPr="00903D38">
        <w:rPr>
          <w:rFonts w:ascii="Arial" w:eastAsia="Lucida Sans Unicode" w:hAnsi="Arial" w:cs="Arial"/>
          <w:color w:val="000000"/>
          <w:sz w:val="24"/>
          <w:szCs w:val="24"/>
          <w:lang w:eastAsia="ar-SA" w:bidi="pl-PL"/>
        </w:rPr>
        <w:t xml:space="preserve">na </w:t>
      </w:r>
      <w:r w:rsidR="00903D38" w:rsidRPr="00903D38">
        <w:rPr>
          <w:rFonts w:ascii="Arial" w:eastAsia="Lucida Sans Unicode" w:hAnsi="Arial" w:cs="Arial"/>
          <w:b/>
          <w:color w:val="000000"/>
          <w:sz w:val="24"/>
          <w:szCs w:val="24"/>
          <w:lang w:eastAsia="ar-SA" w:bidi="pl-PL"/>
        </w:rPr>
        <w:t>80 dni przed upływem terminu realizacji umowy</w:t>
      </w:r>
      <w:r w:rsidR="00380181" w:rsidRPr="00903D38">
        <w:rPr>
          <w:rFonts w:ascii="Arial" w:eastAsia="Calibri" w:hAnsi="Arial" w:cs="Arial"/>
          <w:bCs/>
          <w:color w:val="000000" w:themeColor="text1"/>
          <w:sz w:val="24"/>
          <w:szCs w:val="24"/>
          <w:lang w:eastAsia="pl-PL" w:bidi="pl-PL"/>
        </w:rPr>
        <w:t>,</w:t>
      </w:r>
    </w:p>
    <w:p w:rsidR="005C719A" w:rsidRPr="005C719A" w:rsidRDefault="005C719A" w:rsidP="001E526B">
      <w:pPr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hAnsi="Arial" w:cs="Arial"/>
          <w:iCs/>
          <w:color w:val="000000" w:themeColor="text1"/>
          <w:sz w:val="24"/>
          <w:szCs w:val="24"/>
        </w:rPr>
        <w:t>w ramach ceny ofertowej oferuję pełnienie nadzoru autorskiego od dnia rozpoczęcia robót do dnia ich zakończenia,</w:t>
      </w:r>
    </w:p>
    <w:p w:rsidR="005C719A" w:rsidRPr="005C719A" w:rsidRDefault="005C719A" w:rsidP="003A0635">
      <w:pPr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przedmiot zamówienia wykonam (zaznaczyć właściwe X):</w:t>
      </w:r>
    </w:p>
    <w:p w:rsidR="005C719A" w:rsidRPr="005C719A" w:rsidRDefault="005C719A" w:rsidP="005C719A">
      <w:pPr>
        <w:widowControl w:val="0"/>
        <w:tabs>
          <w:tab w:val="left" w:pos="1560"/>
        </w:tabs>
        <w:spacing w:after="0" w:line="360" w:lineRule="auto"/>
        <w:ind w:left="1080" w:right="51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5C719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C719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instrText xml:space="preserve"> FORMCHECKBOX </w:instrText>
      </w:r>
      <w:r w:rsidR="004D4176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r>
      <w:r w:rsidR="004D4176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fldChar w:fldCharType="separate"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fldChar w:fldCharType="end"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  <w:t>sam</w:t>
      </w:r>
    </w:p>
    <w:p w:rsidR="00C7276D" w:rsidRDefault="005C719A" w:rsidP="00A4395F">
      <w:pPr>
        <w:widowControl w:val="0"/>
        <w:tabs>
          <w:tab w:val="left" w:pos="1560"/>
        </w:tabs>
        <w:spacing w:after="0" w:line="360" w:lineRule="auto"/>
        <w:ind w:left="1080" w:right="51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instrText xml:space="preserve"> FORMCHECKBOX </w:instrText>
      </w:r>
      <w:r w:rsidR="004D417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r>
      <w:r w:rsidR="004D417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fldChar w:fldCharType="separate"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fldChar w:fldCharType="end"/>
      </w: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  <w:t>z udziałem podwykonawców</w:t>
      </w:r>
    </w:p>
    <w:p w:rsidR="005C719A" w:rsidRPr="005C719A" w:rsidRDefault="005C719A" w:rsidP="005C719A">
      <w:pPr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lastRenderedPageBreak/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4010"/>
        <w:gridCol w:w="4010"/>
      </w:tblGrid>
      <w:tr w:rsidR="005C719A" w:rsidRPr="005C719A" w:rsidTr="000122F6">
        <w:tc>
          <w:tcPr>
            <w:tcW w:w="398" w:type="pct"/>
            <w:shd w:val="clear" w:color="auto" w:fill="D9D9D9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5C71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301" w:type="pct"/>
            <w:shd w:val="clear" w:color="auto" w:fill="D9D9D9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5C71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>Nazwa części zamówienia</w:t>
            </w:r>
          </w:p>
        </w:tc>
        <w:tc>
          <w:tcPr>
            <w:tcW w:w="2301" w:type="pct"/>
            <w:shd w:val="clear" w:color="auto" w:fill="D9D9D9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5C71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>Nazwa podwykonawcy</w:t>
            </w:r>
          </w:p>
        </w:tc>
      </w:tr>
      <w:tr w:rsidR="005C719A" w:rsidRPr="005C719A" w:rsidTr="000122F6">
        <w:trPr>
          <w:trHeight w:val="279"/>
        </w:trPr>
        <w:tc>
          <w:tcPr>
            <w:tcW w:w="398" w:type="pct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2301" w:type="pct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2301" w:type="pct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C719A" w:rsidRPr="005C719A" w:rsidTr="000122F6">
        <w:trPr>
          <w:trHeight w:val="326"/>
        </w:trPr>
        <w:tc>
          <w:tcPr>
            <w:tcW w:w="398" w:type="pct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2301" w:type="pct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2301" w:type="pct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:rsidR="005C719A" w:rsidRPr="005C719A" w:rsidRDefault="005C719A" w:rsidP="001E526B">
      <w:pPr>
        <w:widowControl w:val="0"/>
        <w:tabs>
          <w:tab w:val="left" w:pos="7025"/>
          <w:tab w:val="left" w:leader="dot" w:pos="7992"/>
        </w:tabs>
        <w:spacing w:before="120"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(w przypadku nie wskazania udziału podwykonawców Zamawiający przyjmie, że całe zamówienie zostanie wykonane przez Wykonawcę, bez udziału Podwykonawcy)</w:t>
      </w:r>
    </w:p>
    <w:p w:rsidR="005C719A" w:rsidRPr="005C719A" w:rsidRDefault="005C719A" w:rsidP="005C719A">
      <w:pPr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zapoznałem się z Projektowanymi Postanowieniami Umowy, określonymi w Załączniku nr 3 do SWZ,</w:t>
      </w:r>
    </w:p>
    <w:p w:rsidR="005C719A" w:rsidRPr="005C719A" w:rsidRDefault="005C719A" w:rsidP="005C719A">
      <w:pPr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akceptuję warunki płatności określone przez Zamawiającego.</w:t>
      </w:r>
    </w:p>
    <w:p w:rsidR="005C719A" w:rsidRPr="005C719A" w:rsidRDefault="005C719A" w:rsidP="003A0635">
      <w:pPr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120" w:after="0" w:line="360" w:lineRule="auto"/>
        <w:ind w:left="357" w:hanging="357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Potwierdzam, iż nie uczestniczę w innej ofercie dotyczącej tego samego postępowania.</w:t>
      </w:r>
    </w:p>
    <w:p w:rsidR="005C719A" w:rsidRPr="005C719A" w:rsidRDefault="005C719A" w:rsidP="003A0635">
      <w:pPr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120" w:after="0" w:line="360" w:lineRule="auto"/>
        <w:ind w:left="357" w:hanging="357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W przypadku wybrania mojej oferty zobowiązuję się do:</w:t>
      </w:r>
    </w:p>
    <w:p w:rsidR="005C719A" w:rsidRPr="005C719A" w:rsidRDefault="005C719A" w:rsidP="005C719A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851" w:right="51" w:hanging="42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podpisania umowy na warunkach zawartych w SWZ, w miejscu i terminie wskazanym przez Zamawiającego,</w:t>
      </w:r>
    </w:p>
    <w:p w:rsidR="005C719A" w:rsidRPr="005C719A" w:rsidRDefault="005C719A" w:rsidP="005C719A">
      <w:pPr>
        <w:widowControl w:val="0"/>
        <w:numPr>
          <w:ilvl w:val="0"/>
          <w:numId w:val="3"/>
        </w:numPr>
        <w:tabs>
          <w:tab w:val="left" w:pos="426"/>
        </w:tabs>
        <w:spacing w:after="0" w:line="360" w:lineRule="auto"/>
        <w:ind w:right="51"/>
        <w:jc w:val="both"/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</w:pP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wyznaczenia osoby odpowiedzialnej za realizację zamówienia.</w:t>
      </w:r>
    </w:p>
    <w:p w:rsidR="005C719A" w:rsidRPr="005C719A" w:rsidRDefault="005C719A" w:rsidP="003A0635">
      <w:pPr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120" w:after="0" w:line="360" w:lineRule="auto"/>
        <w:ind w:left="357" w:hanging="357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9"/>
        <w:gridCol w:w="4391"/>
        <w:gridCol w:w="2062"/>
      </w:tblGrid>
      <w:tr w:rsidR="005C719A" w:rsidRPr="005C719A" w:rsidTr="005C719A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5C71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5C71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5C71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nazwa pliku </w:t>
            </w:r>
          </w:p>
        </w:tc>
      </w:tr>
      <w:tr w:rsidR="005C719A" w:rsidRPr="005C719A" w:rsidTr="005C719A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C719A" w:rsidRPr="005C719A" w:rsidTr="005C719A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9A" w:rsidRPr="005C719A" w:rsidRDefault="005C719A" w:rsidP="005C719A">
            <w:pPr>
              <w:widowControl w:val="0"/>
              <w:spacing w:after="0" w:line="360" w:lineRule="auto"/>
              <w:ind w:right="51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:rsidR="005C719A" w:rsidRPr="005C719A" w:rsidRDefault="005C719A" w:rsidP="005C719A">
      <w:pPr>
        <w:widowControl w:val="0"/>
        <w:tabs>
          <w:tab w:val="left" w:pos="426"/>
        </w:tabs>
        <w:spacing w:before="240" w:after="0" w:line="360" w:lineRule="auto"/>
        <w:ind w:left="284" w:right="51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Wykazanie, że zastrzeżone informacje stanowią tajemnicę przedsiębiorstwa ………………………………………………………………………………………………</w:t>
      </w:r>
    </w:p>
    <w:p w:rsidR="005C719A" w:rsidRPr="005C719A" w:rsidRDefault="005C719A" w:rsidP="005C719A">
      <w:pPr>
        <w:widowControl w:val="0"/>
        <w:tabs>
          <w:tab w:val="left" w:pos="426"/>
        </w:tabs>
        <w:spacing w:after="0" w:line="360" w:lineRule="auto"/>
        <w:ind w:right="51" w:firstLine="28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5C719A" w:rsidRPr="005C719A" w:rsidRDefault="005C719A" w:rsidP="005C719A">
      <w:pPr>
        <w:widowControl w:val="0"/>
        <w:tabs>
          <w:tab w:val="left" w:pos="426"/>
        </w:tabs>
        <w:spacing w:after="0" w:line="360" w:lineRule="auto"/>
        <w:ind w:left="284" w:right="51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5C719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 przypadku gdy żadna z informacji zawartych w ofercie nie stanowi tajemnicy przedsiębiorstwa w rozumieniu przepisów o zwalczaniu nieuczciwej konkurencji, Wykonawca nie wypełnia pkt 6</w:t>
      </w:r>
    </w:p>
    <w:p w:rsidR="004B6094" w:rsidRPr="004B6094" w:rsidRDefault="005C719A" w:rsidP="004B6094">
      <w:pPr>
        <w:numPr>
          <w:ilvl w:val="0"/>
          <w:numId w:val="1"/>
        </w:numPr>
        <w:spacing w:before="120" w:after="0" w:line="360" w:lineRule="auto"/>
        <w:ind w:left="357" w:hanging="357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 xml:space="preserve">Oświadczam, że wypełniła(e)m na rzecz zamawiającego obowiązki informacyjne przewidziane w art. 14 RODO* wobec osób fizycznych (np. własnych pracowników, podwykonawców, jego pracowników oraz innych podmiotów trzecich), od których </w:t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lastRenderedPageBreak/>
        <w:t xml:space="preserve">dane osobowe pozyskała(e)m </w:t>
      </w:r>
      <w:r w:rsidR="002D7508">
        <w:rPr>
          <w:rFonts w:ascii="Arial" w:eastAsia="Arial" w:hAnsi="Arial" w:cs="Arial"/>
          <w:color w:val="000000" w:themeColor="text1"/>
          <w:sz w:val="24"/>
          <w:szCs w:val="24"/>
        </w:rPr>
        <w:t xml:space="preserve">w celu ubiegania się o </w:t>
      </w:r>
      <w:r w:rsidRPr="005C719A">
        <w:rPr>
          <w:rFonts w:ascii="Arial" w:eastAsia="Arial" w:hAnsi="Arial" w:cs="Arial"/>
          <w:color w:val="000000" w:themeColor="text1"/>
          <w:sz w:val="24"/>
          <w:szCs w:val="24"/>
        </w:rPr>
        <w:t>udzielenie zamówienia publicznego w niniejszym postępowaniu.** Skorzystała(e)m z treści obowiązku informacyjnego zawartego w SWZ.</w:t>
      </w:r>
    </w:p>
    <w:p w:rsidR="005C719A" w:rsidRPr="004B6094" w:rsidRDefault="005C719A" w:rsidP="004B6094">
      <w:pPr>
        <w:spacing w:before="240"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4B6094">
        <w:rPr>
          <w:rFonts w:ascii="Arial" w:eastAsia="Arial" w:hAnsi="Arial" w:cs="Arial"/>
          <w:color w:val="000000" w:themeColor="text1"/>
          <w:sz w:val="24"/>
          <w:szCs w:val="24"/>
        </w:rPr>
        <w:t>Obowiązek informacyjny z art. 13 RODO* wobec osób fizycznych, od których bezpośrednio zebrała(e)m dane (np. moich podwykonawców, w tym prowadzących działalność gospodarczą), wykonała(e)m we własnym zakresie jako administrator tych danych.</w:t>
      </w:r>
    </w:p>
    <w:p w:rsidR="005C719A" w:rsidRPr="004B6094" w:rsidRDefault="005C719A" w:rsidP="004B6094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4B6094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* Rozporządzenie Parlamentu Europejskiego i Rady (UE) 2016/679 z dnia 27</w:t>
      </w:r>
      <w:r w:rsidR="00641412" w:rsidRPr="004B6094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 xml:space="preserve"> </w:t>
      </w:r>
      <w:r w:rsidRPr="004B6094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kwietnia 2016 r. w sprawie ochrony osób fizycznych w związku z przetwarzaniem danych osobowych i w sprawie swobodnego przepływu takich danych oraz uchylenia dyrektywy 95/46/WE (Dz. Urz. UE L 119 z 04.05.2016).</w:t>
      </w:r>
    </w:p>
    <w:p w:rsidR="005C719A" w:rsidRPr="004B6094" w:rsidRDefault="005C719A" w:rsidP="004B6094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4B6094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** W przypadku gdy wykonawca nie przekazuje zamawiającemu danych osobowych innych niż tylko dotyczących jego osoby, to nie składa treści tego oświadczenia (usunięcie treści oświadczenia odbywa się np. przez jego wykreślenie).</w:t>
      </w:r>
    </w:p>
    <w:p w:rsidR="005C719A" w:rsidRPr="004B6094" w:rsidRDefault="005C719A" w:rsidP="004B6094">
      <w:pPr>
        <w:spacing w:before="480" w:after="0" w:line="36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4B6094">
        <w:rPr>
          <w:rFonts w:ascii="Arial" w:eastAsia="Arial" w:hAnsi="Arial" w:cs="Arial"/>
          <w:color w:val="000000" w:themeColor="text1"/>
          <w:sz w:val="24"/>
          <w:szCs w:val="24"/>
        </w:rPr>
        <w:t>Uwaga: Dokument należy opatrzyć kwalifikowanym podpisem elektronicznym lub podpisem zaufanym lub podpisem osobistym przez osobę</w:t>
      </w:r>
      <w:r w:rsidRPr="004B6094">
        <w:rPr>
          <w:rFonts w:ascii="Arial" w:eastAsia="Calibri" w:hAnsi="Arial" w:cs="Arial"/>
          <w:iCs/>
          <w:color w:val="000000" w:themeColor="text1"/>
          <w:sz w:val="24"/>
          <w:szCs w:val="24"/>
        </w:rPr>
        <w:t xml:space="preserve"> lub osoby uprawnione do reprezentowania Wykonawcy i przekazać Zamawiającemu wraz z dokumentem(-ami) potwierdzającymi prawo do reprezentacji Wykonawcy przez osobę lub osoby podpisujące ofertę.</w:t>
      </w:r>
    </w:p>
    <w:sectPr w:rsidR="005C719A" w:rsidRPr="004B60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3A8" w:rsidRDefault="000123A8" w:rsidP="005C719A">
      <w:pPr>
        <w:spacing w:after="0" w:line="240" w:lineRule="auto"/>
      </w:pPr>
      <w:r>
        <w:separator/>
      </w:r>
    </w:p>
  </w:endnote>
  <w:endnote w:type="continuationSeparator" w:id="0">
    <w:p w:rsidR="000123A8" w:rsidRDefault="000123A8" w:rsidP="005C7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6989950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0123A8" w:rsidRPr="005C719A" w:rsidRDefault="000123A8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5C719A">
          <w:rPr>
            <w:rFonts w:ascii="Arial" w:hAnsi="Arial" w:cs="Arial"/>
            <w:sz w:val="24"/>
            <w:szCs w:val="24"/>
          </w:rPr>
          <w:fldChar w:fldCharType="begin"/>
        </w:r>
        <w:r w:rsidRPr="005C719A">
          <w:rPr>
            <w:rFonts w:ascii="Arial" w:hAnsi="Arial" w:cs="Arial"/>
            <w:sz w:val="24"/>
            <w:szCs w:val="24"/>
          </w:rPr>
          <w:instrText>PAGE   \* MERGEFORMAT</w:instrText>
        </w:r>
        <w:r w:rsidRPr="005C719A">
          <w:rPr>
            <w:rFonts w:ascii="Arial" w:hAnsi="Arial" w:cs="Arial"/>
            <w:sz w:val="24"/>
            <w:szCs w:val="24"/>
          </w:rPr>
          <w:fldChar w:fldCharType="separate"/>
        </w:r>
        <w:r w:rsidR="004D4176">
          <w:rPr>
            <w:rFonts w:ascii="Arial" w:hAnsi="Arial" w:cs="Arial"/>
            <w:noProof/>
            <w:sz w:val="24"/>
            <w:szCs w:val="24"/>
          </w:rPr>
          <w:t>2</w:t>
        </w:r>
        <w:r w:rsidRPr="005C719A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0123A8" w:rsidRPr="005C719A" w:rsidRDefault="000123A8" w:rsidP="005C719A">
    <w:pPr>
      <w:tabs>
        <w:tab w:val="center" w:pos="4536"/>
        <w:tab w:val="right" w:pos="9072"/>
      </w:tabs>
      <w:spacing w:after="0" w:line="240" w:lineRule="auto"/>
      <w:rPr>
        <w:rFonts w:eastAsiaTheme="minorEastAsia"/>
      </w:rPr>
    </w:pPr>
    <w:r w:rsidRPr="005C719A">
      <w:rPr>
        <w:rFonts w:ascii="Arial" w:eastAsiaTheme="minorEastAsia" w:hAnsi="Arial" w:cs="Arial"/>
        <w:sz w:val="24"/>
        <w:szCs w:val="24"/>
      </w:rPr>
      <w:t>Zakład Gospodarki Mieszkaniowej w Rybniku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3A8" w:rsidRDefault="000123A8" w:rsidP="005C719A">
      <w:pPr>
        <w:spacing w:after="0" w:line="240" w:lineRule="auto"/>
      </w:pPr>
      <w:r>
        <w:separator/>
      </w:r>
    </w:p>
  </w:footnote>
  <w:footnote w:type="continuationSeparator" w:id="0">
    <w:p w:rsidR="000123A8" w:rsidRDefault="000123A8" w:rsidP="005C71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4E7F"/>
    <w:multiLevelType w:val="hybridMultilevel"/>
    <w:tmpl w:val="6F3A6F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183E9C"/>
    <w:multiLevelType w:val="hybridMultilevel"/>
    <w:tmpl w:val="860868EE"/>
    <w:lvl w:ilvl="0" w:tplc="172C4E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E6608"/>
    <w:multiLevelType w:val="hybridMultilevel"/>
    <w:tmpl w:val="2D9646F0"/>
    <w:lvl w:ilvl="0" w:tplc="04150011">
      <w:start w:val="1"/>
      <w:numFmt w:val="decimal"/>
      <w:lvlText w:val="%1)"/>
      <w:lvlJc w:val="left"/>
      <w:pPr>
        <w:ind w:left="5180" w:hanging="360"/>
      </w:pPr>
      <w:rPr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727E7C"/>
    <w:multiLevelType w:val="hybridMultilevel"/>
    <w:tmpl w:val="428C4FDA"/>
    <w:lvl w:ilvl="0" w:tplc="04150017">
      <w:start w:val="1"/>
      <w:numFmt w:val="lowerLetter"/>
      <w:lvlText w:val="%1)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5D0B3C7B"/>
    <w:multiLevelType w:val="hybridMultilevel"/>
    <w:tmpl w:val="CC101058"/>
    <w:lvl w:ilvl="0" w:tplc="53C2BE8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REUGHrm7LWvjeBaCTIiB2apHxSojJ0mkvcgI8klt8RYzIaqcHFeKHRnWDUFcswf4nLg9eXBuM632i3P6N88K4g==" w:salt="mexKBX4h/v3QBXfjxOKG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0DE"/>
    <w:rsid w:val="000122F6"/>
    <w:rsid w:val="000123A8"/>
    <w:rsid w:val="00072CC6"/>
    <w:rsid w:val="00124843"/>
    <w:rsid w:val="0014096A"/>
    <w:rsid w:val="00142E44"/>
    <w:rsid w:val="001B1E89"/>
    <w:rsid w:val="001E526B"/>
    <w:rsid w:val="00224661"/>
    <w:rsid w:val="00277DE7"/>
    <w:rsid w:val="00292F03"/>
    <w:rsid w:val="002B26C9"/>
    <w:rsid w:val="002D7508"/>
    <w:rsid w:val="003206B6"/>
    <w:rsid w:val="00331315"/>
    <w:rsid w:val="0033449E"/>
    <w:rsid w:val="00367517"/>
    <w:rsid w:val="00380181"/>
    <w:rsid w:val="003904E2"/>
    <w:rsid w:val="003A0635"/>
    <w:rsid w:val="003A1CBD"/>
    <w:rsid w:val="003C7E68"/>
    <w:rsid w:val="00402812"/>
    <w:rsid w:val="004729DE"/>
    <w:rsid w:val="00473738"/>
    <w:rsid w:val="0048392E"/>
    <w:rsid w:val="0049517D"/>
    <w:rsid w:val="004B6094"/>
    <w:rsid w:val="004D0A90"/>
    <w:rsid w:val="004D4176"/>
    <w:rsid w:val="00533B02"/>
    <w:rsid w:val="005627EF"/>
    <w:rsid w:val="005C719A"/>
    <w:rsid w:val="005E6CEC"/>
    <w:rsid w:val="00624A80"/>
    <w:rsid w:val="00641412"/>
    <w:rsid w:val="00646985"/>
    <w:rsid w:val="0065072C"/>
    <w:rsid w:val="006C50DE"/>
    <w:rsid w:val="006E39A8"/>
    <w:rsid w:val="006F31D1"/>
    <w:rsid w:val="00706E29"/>
    <w:rsid w:val="00764A2E"/>
    <w:rsid w:val="0080109C"/>
    <w:rsid w:val="008974AD"/>
    <w:rsid w:val="008A605A"/>
    <w:rsid w:val="008C489D"/>
    <w:rsid w:val="008E113B"/>
    <w:rsid w:val="00903D38"/>
    <w:rsid w:val="009208D7"/>
    <w:rsid w:val="00922EC6"/>
    <w:rsid w:val="009454EE"/>
    <w:rsid w:val="009810A9"/>
    <w:rsid w:val="00995290"/>
    <w:rsid w:val="009D0FD6"/>
    <w:rsid w:val="00A02C90"/>
    <w:rsid w:val="00A4395F"/>
    <w:rsid w:val="00A82E71"/>
    <w:rsid w:val="00AC10C8"/>
    <w:rsid w:val="00BD09F3"/>
    <w:rsid w:val="00BD538C"/>
    <w:rsid w:val="00BF3C95"/>
    <w:rsid w:val="00C5387B"/>
    <w:rsid w:val="00C65E60"/>
    <w:rsid w:val="00C7276D"/>
    <w:rsid w:val="00C9063D"/>
    <w:rsid w:val="00C961E9"/>
    <w:rsid w:val="00CF1840"/>
    <w:rsid w:val="00D23598"/>
    <w:rsid w:val="00D5576A"/>
    <w:rsid w:val="00D57043"/>
    <w:rsid w:val="00D64DD0"/>
    <w:rsid w:val="00D729C3"/>
    <w:rsid w:val="00D742F4"/>
    <w:rsid w:val="00D843EE"/>
    <w:rsid w:val="00DB4AA7"/>
    <w:rsid w:val="00DF485C"/>
    <w:rsid w:val="00E87ED4"/>
    <w:rsid w:val="00EB2C2F"/>
    <w:rsid w:val="00F209C6"/>
    <w:rsid w:val="00F44B14"/>
    <w:rsid w:val="00F56963"/>
    <w:rsid w:val="00FA181E"/>
    <w:rsid w:val="00FA2E4E"/>
    <w:rsid w:val="00FB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73332"/>
  <w15:chartTrackingRefBased/>
  <w15:docId w15:val="{A62A663B-6EFA-4332-95F9-1BBAC462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71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7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19A"/>
  </w:style>
  <w:style w:type="paragraph" w:styleId="Stopka">
    <w:name w:val="footer"/>
    <w:basedOn w:val="Normalny"/>
    <w:link w:val="StopkaZnak"/>
    <w:uiPriority w:val="99"/>
    <w:unhideWhenUsed/>
    <w:rsid w:val="005C7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19A"/>
  </w:style>
  <w:style w:type="paragraph" w:styleId="Tekstdymka">
    <w:name w:val="Balloon Text"/>
    <w:basedOn w:val="Normalny"/>
    <w:link w:val="TekstdymkaZnak"/>
    <w:uiPriority w:val="99"/>
    <w:semiHidden/>
    <w:unhideWhenUsed/>
    <w:rsid w:val="00DB4A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AA7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C961E9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334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6E14D15B.dotm</Template>
  <TotalTime>112</TotalTime>
  <Pages>4</Pages>
  <Words>877</Words>
  <Characters>5266</Characters>
  <Application>Microsoft Office Word</Application>
  <DocSecurity>8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Dąbska</dc:creator>
  <cp:keywords/>
  <dc:description/>
  <cp:lastModifiedBy>Kinga Krzywińska</cp:lastModifiedBy>
  <cp:revision>80</cp:revision>
  <cp:lastPrinted>2025-10-23T05:28:00Z</cp:lastPrinted>
  <dcterms:created xsi:type="dcterms:W3CDTF">2023-03-23T08:54:00Z</dcterms:created>
  <dcterms:modified xsi:type="dcterms:W3CDTF">2026-03-20T10:11:00Z</dcterms:modified>
</cp:coreProperties>
</file>